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012B39" w14:textId="3C5621C3" w:rsidR="006B2F86" w:rsidRDefault="00E062B0" w:rsidP="00E71FC3">
      <w:pPr>
        <w:pStyle w:val="NoSpacing"/>
      </w:pPr>
      <w:r>
        <w:rPr>
          <w:u w:val="single"/>
        </w:rPr>
        <w:t>Thomas MARRAS</w:t>
      </w:r>
      <w:r>
        <w:t xml:space="preserve">       (d.1504-5)</w:t>
      </w:r>
    </w:p>
    <w:p w14:paraId="4F5A14D9" w14:textId="2DAA48B4" w:rsidR="00E062B0" w:rsidRDefault="00E062B0" w:rsidP="00E71FC3">
      <w:pPr>
        <w:pStyle w:val="NoSpacing"/>
      </w:pPr>
      <w:r>
        <w:t>buried in Kirkby.</w:t>
      </w:r>
    </w:p>
    <w:p w14:paraId="78B3E293" w14:textId="280822A8" w:rsidR="00E062B0" w:rsidRDefault="00E062B0" w:rsidP="00E71FC3">
      <w:pPr>
        <w:pStyle w:val="NoSpacing"/>
      </w:pPr>
    </w:p>
    <w:p w14:paraId="5B26473E" w14:textId="668808E9" w:rsidR="00E062B0" w:rsidRDefault="00E062B0" w:rsidP="00E71FC3">
      <w:pPr>
        <w:pStyle w:val="NoSpacing"/>
      </w:pPr>
    </w:p>
    <w:p w14:paraId="0BCAC85C" w14:textId="123ABA25" w:rsidR="00E062B0" w:rsidRDefault="00E062B0" w:rsidP="00E71FC3">
      <w:pPr>
        <w:pStyle w:val="NoSpacing"/>
      </w:pPr>
      <w:r>
        <w:t>25 Jul.</w:t>
      </w:r>
      <w:r>
        <w:tab/>
        <w:t>1504</w:t>
      </w:r>
      <w:r>
        <w:tab/>
        <w:t>He made his Will.   (W.Y.R. p.111)</w:t>
      </w:r>
    </w:p>
    <w:p w14:paraId="7203D808" w14:textId="0986DA43" w:rsidR="00E062B0" w:rsidRDefault="00E062B0" w:rsidP="00E71FC3">
      <w:pPr>
        <w:pStyle w:val="NoSpacing"/>
      </w:pPr>
      <w:r>
        <w:t>26 Jun.</w:t>
      </w:r>
      <w:r>
        <w:tab/>
        <w:t>1505</w:t>
      </w:r>
      <w:r>
        <w:tab/>
        <w:t>Probate of his Will.   (ibid.)</w:t>
      </w:r>
    </w:p>
    <w:p w14:paraId="156FE93A" w14:textId="015301FC" w:rsidR="00E062B0" w:rsidRDefault="00E062B0" w:rsidP="00E71FC3">
      <w:pPr>
        <w:pStyle w:val="NoSpacing"/>
      </w:pPr>
    </w:p>
    <w:p w14:paraId="687FBE97" w14:textId="07BFA0D8" w:rsidR="00E062B0" w:rsidRDefault="00E062B0" w:rsidP="00E71FC3">
      <w:pPr>
        <w:pStyle w:val="NoSpacing"/>
      </w:pPr>
    </w:p>
    <w:p w14:paraId="5D8A3251" w14:textId="488BBC20" w:rsidR="00E062B0" w:rsidRPr="00E062B0" w:rsidRDefault="00E062B0" w:rsidP="00E71FC3">
      <w:pPr>
        <w:pStyle w:val="NoSpacing"/>
      </w:pPr>
      <w:r>
        <w:t>4 February 2020</w:t>
      </w:r>
      <w:bookmarkStart w:id="0" w:name="_GoBack"/>
      <w:bookmarkEnd w:id="0"/>
    </w:p>
    <w:sectPr w:rsidR="00E062B0" w:rsidRPr="00E062B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22AC64" w14:textId="77777777" w:rsidR="00E062B0" w:rsidRDefault="00E062B0" w:rsidP="00E71FC3">
      <w:pPr>
        <w:spacing w:after="0" w:line="240" w:lineRule="auto"/>
      </w:pPr>
      <w:r>
        <w:separator/>
      </w:r>
    </w:p>
  </w:endnote>
  <w:endnote w:type="continuationSeparator" w:id="0">
    <w:p w14:paraId="5C0F59F7" w14:textId="77777777" w:rsidR="00E062B0" w:rsidRDefault="00E062B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C6BA9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E4002C" w14:textId="77777777" w:rsidR="00E062B0" w:rsidRDefault="00E062B0" w:rsidP="00E71FC3">
      <w:pPr>
        <w:spacing w:after="0" w:line="240" w:lineRule="auto"/>
      </w:pPr>
      <w:r>
        <w:separator/>
      </w:r>
    </w:p>
  </w:footnote>
  <w:footnote w:type="continuationSeparator" w:id="0">
    <w:p w14:paraId="508D14B7" w14:textId="77777777" w:rsidR="00E062B0" w:rsidRDefault="00E062B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2B0"/>
    <w:rsid w:val="001A7C09"/>
    <w:rsid w:val="00577BD5"/>
    <w:rsid w:val="00656CBA"/>
    <w:rsid w:val="006A1F77"/>
    <w:rsid w:val="00733BE7"/>
    <w:rsid w:val="00AB52E8"/>
    <w:rsid w:val="00B16D3F"/>
    <w:rsid w:val="00BB41AC"/>
    <w:rsid w:val="00E062B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BDFD78"/>
  <w15:chartTrackingRefBased/>
  <w15:docId w15:val="{1E0E0456-A32E-40BC-BD47-FA2C946F6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2020-02-04T21:46:00Z</dcterms:created>
  <dcterms:modified xsi:type="dcterms:W3CDTF">2020-02-04T21:51:00Z</dcterms:modified>
</cp:coreProperties>
</file>